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606" w:rsidRPr="00E51350" w:rsidRDefault="00475606" w:rsidP="00E51350">
      <w:pPr>
        <w:ind w:left="5387"/>
        <w:jc w:val="center"/>
        <w:rPr>
          <w:sz w:val="28"/>
          <w:szCs w:val="28"/>
        </w:rPr>
      </w:pPr>
      <w:r w:rsidRPr="00E51350">
        <w:rPr>
          <w:sz w:val="28"/>
          <w:szCs w:val="28"/>
        </w:rPr>
        <w:t xml:space="preserve">ПРИЛОЖЕНИЕ </w:t>
      </w:r>
    </w:p>
    <w:p w:rsidR="00475606" w:rsidRPr="00E51350" w:rsidRDefault="00475606" w:rsidP="00E51350">
      <w:pPr>
        <w:ind w:left="5387"/>
        <w:jc w:val="center"/>
        <w:rPr>
          <w:sz w:val="28"/>
          <w:szCs w:val="28"/>
        </w:rPr>
      </w:pPr>
      <w:r w:rsidRPr="00E51350">
        <w:rPr>
          <w:sz w:val="28"/>
          <w:szCs w:val="28"/>
        </w:rPr>
        <w:t xml:space="preserve">к решению Совета </w:t>
      </w:r>
    </w:p>
    <w:p w:rsidR="00475606" w:rsidRPr="00E51350" w:rsidRDefault="00475606" w:rsidP="00E51350">
      <w:pPr>
        <w:ind w:left="5387"/>
        <w:jc w:val="center"/>
        <w:rPr>
          <w:sz w:val="28"/>
          <w:szCs w:val="28"/>
        </w:rPr>
      </w:pPr>
      <w:r w:rsidRPr="00E51350">
        <w:rPr>
          <w:sz w:val="28"/>
          <w:szCs w:val="28"/>
        </w:rPr>
        <w:t xml:space="preserve">муниципального образования </w:t>
      </w:r>
    </w:p>
    <w:p w:rsidR="00475606" w:rsidRPr="00E51350" w:rsidRDefault="00475606" w:rsidP="00E51350">
      <w:pPr>
        <w:ind w:left="5387"/>
        <w:jc w:val="center"/>
        <w:rPr>
          <w:sz w:val="28"/>
          <w:szCs w:val="28"/>
        </w:rPr>
      </w:pPr>
      <w:r w:rsidRPr="00E51350">
        <w:rPr>
          <w:sz w:val="28"/>
          <w:szCs w:val="28"/>
        </w:rPr>
        <w:t>Павловский район</w:t>
      </w:r>
    </w:p>
    <w:p w:rsidR="00475606" w:rsidRPr="00E51350" w:rsidRDefault="00475606" w:rsidP="00E51350">
      <w:pPr>
        <w:ind w:left="5387"/>
        <w:jc w:val="center"/>
        <w:rPr>
          <w:sz w:val="28"/>
          <w:szCs w:val="28"/>
        </w:rPr>
      </w:pPr>
      <w:r w:rsidRPr="00E51350">
        <w:rPr>
          <w:sz w:val="28"/>
          <w:szCs w:val="28"/>
        </w:rPr>
        <w:t xml:space="preserve">от </w:t>
      </w:r>
      <w:r w:rsidRPr="003E76F2">
        <w:rPr>
          <w:sz w:val="28"/>
          <w:szCs w:val="28"/>
          <w:u w:val="single"/>
        </w:rPr>
        <w:t>19.11.2020г.</w:t>
      </w:r>
      <w:r w:rsidRPr="00E51350">
        <w:rPr>
          <w:sz w:val="28"/>
          <w:szCs w:val="28"/>
        </w:rPr>
        <w:t xml:space="preserve"> № </w:t>
      </w:r>
      <w:r w:rsidRPr="003E76F2">
        <w:rPr>
          <w:sz w:val="28"/>
          <w:szCs w:val="28"/>
          <w:u w:val="single"/>
        </w:rPr>
        <w:t>4/24</w:t>
      </w:r>
    </w:p>
    <w:p w:rsidR="00475606" w:rsidRDefault="00475606"/>
    <w:p w:rsidR="00475606" w:rsidRDefault="00475606"/>
    <w:p w:rsidR="00475606" w:rsidRDefault="00475606">
      <w:r>
        <w:br/>
      </w:r>
    </w:p>
    <w:p w:rsidR="00475606" w:rsidRDefault="00475606"/>
    <w:p w:rsidR="00475606" w:rsidRPr="00044CF2" w:rsidRDefault="00475606" w:rsidP="00044CF2">
      <w:pPr>
        <w:jc w:val="center"/>
        <w:rPr>
          <w:sz w:val="28"/>
          <w:szCs w:val="28"/>
        </w:rPr>
      </w:pPr>
      <w:r w:rsidRPr="00044CF2">
        <w:rPr>
          <w:sz w:val="28"/>
          <w:szCs w:val="28"/>
        </w:rPr>
        <w:t>СОСТАВ</w:t>
      </w:r>
    </w:p>
    <w:p w:rsidR="00475606" w:rsidRDefault="00475606" w:rsidP="00044CF2">
      <w:pPr>
        <w:jc w:val="center"/>
        <w:rPr>
          <w:sz w:val="28"/>
          <w:szCs w:val="28"/>
        </w:rPr>
      </w:pPr>
      <w:r w:rsidRPr="00397447">
        <w:rPr>
          <w:sz w:val="28"/>
          <w:szCs w:val="28"/>
        </w:rPr>
        <w:t>Организационного</w:t>
      </w:r>
      <w:r>
        <w:rPr>
          <w:sz w:val="28"/>
          <w:szCs w:val="28"/>
        </w:rPr>
        <w:t xml:space="preserve"> </w:t>
      </w:r>
      <w:r w:rsidRPr="00044CF2">
        <w:rPr>
          <w:sz w:val="28"/>
          <w:szCs w:val="28"/>
        </w:rPr>
        <w:t>комитета по проведению публичных слушаний по проекту решения «</w:t>
      </w:r>
      <w:r>
        <w:rPr>
          <w:sz w:val="28"/>
          <w:szCs w:val="28"/>
        </w:rPr>
        <w:t xml:space="preserve">О бюджете муниципального образования  Павловский район </w:t>
      </w:r>
    </w:p>
    <w:p w:rsidR="00475606" w:rsidRDefault="00475606" w:rsidP="00044CF2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2021 год и плановый период 2022 и 2023 годов</w:t>
      </w:r>
      <w:r w:rsidRPr="00044CF2">
        <w:rPr>
          <w:sz w:val="28"/>
          <w:szCs w:val="28"/>
        </w:rPr>
        <w:t>»</w:t>
      </w:r>
    </w:p>
    <w:p w:rsidR="00475606" w:rsidRDefault="00475606" w:rsidP="00044CF2">
      <w:pPr>
        <w:jc w:val="center"/>
        <w:rPr>
          <w:sz w:val="28"/>
          <w:szCs w:val="28"/>
        </w:rPr>
      </w:pPr>
    </w:p>
    <w:p w:rsidR="00475606" w:rsidRDefault="00475606" w:rsidP="00044CF2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3652"/>
        <w:gridCol w:w="5996"/>
      </w:tblGrid>
      <w:tr w:rsidR="00475606">
        <w:tc>
          <w:tcPr>
            <w:tcW w:w="3652" w:type="dxa"/>
          </w:tcPr>
          <w:p w:rsidR="00475606" w:rsidRDefault="00475606" w:rsidP="0047708D">
            <w:pPr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Дзюба</w:t>
            </w:r>
          </w:p>
          <w:p w:rsidR="00475606" w:rsidRPr="006C5933" w:rsidRDefault="00475606" w:rsidP="0047708D">
            <w:pPr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Евгений Юрьевич</w:t>
            </w:r>
          </w:p>
        </w:tc>
        <w:tc>
          <w:tcPr>
            <w:tcW w:w="5996" w:type="dxa"/>
          </w:tcPr>
          <w:p w:rsidR="00475606" w:rsidRPr="006C5933" w:rsidRDefault="00475606" w:rsidP="006C5933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заместитель главы муниципального образования Павловский район;</w:t>
            </w:r>
          </w:p>
          <w:p w:rsidR="00475606" w:rsidRPr="006C5933" w:rsidRDefault="00475606" w:rsidP="006C5933">
            <w:pPr>
              <w:jc w:val="both"/>
              <w:rPr>
                <w:sz w:val="28"/>
                <w:szCs w:val="28"/>
              </w:rPr>
            </w:pPr>
          </w:p>
        </w:tc>
      </w:tr>
      <w:tr w:rsidR="00475606">
        <w:tc>
          <w:tcPr>
            <w:tcW w:w="3652" w:type="dxa"/>
          </w:tcPr>
          <w:p w:rsidR="00475606" w:rsidRDefault="00475606" w:rsidP="00C1074F">
            <w:pPr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Дюбкина</w:t>
            </w:r>
          </w:p>
          <w:p w:rsidR="00475606" w:rsidRPr="006C5933" w:rsidRDefault="00475606" w:rsidP="00C1074F">
            <w:pPr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 xml:space="preserve"> Елена Александровна</w:t>
            </w:r>
          </w:p>
        </w:tc>
        <w:tc>
          <w:tcPr>
            <w:tcW w:w="5996" w:type="dxa"/>
          </w:tcPr>
          <w:p w:rsidR="00475606" w:rsidRPr="006C5933" w:rsidRDefault="00475606" w:rsidP="006C5933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заместитель  председателя </w:t>
            </w:r>
            <w:r w:rsidRPr="003D28CF">
              <w:rPr>
                <w:sz w:val="28"/>
                <w:szCs w:val="28"/>
              </w:rPr>
              <w:t>комисси</w:t>
            </w:r>
            <w:r>
              <w:rPr>
                <w:sz w:val="28"/>
                <w:szCs w:val="28"/>
              </w:rPr>
              <w:t>и</w:t>
            </w:r>
            <w:r w:rsidRPr="003D28CF">
              <w:rPr>
                <w:sz w:val="28"/>
                <w:szCs w:val="28"/>
              </w:rPr>
              <w:t xml:space="preserve"> по социальной политике, делам молодёжи, охране здоровья, образованию, культуре и спорту</w:t>
            </w:r>
            <w:r w:rsidRPr="006C5933">
              <w:rPr>
                <w:sz w:val="28"/>
                <w:szCs w:val="28"/>
              </w:rPr>
              <w:t>;</w:t>
            </w:r>
          </w:p>
          <w:p w:rsidR="00475606" w:rsidRPr="006C5933" w:rsidRDefault="00475606" w:rsidP="006C5933">
            <w:pPr>
              <w:jc w:val="both"/>
              <w:rPr>
                <w:sz w:val="28"/>
                <w:szCs w:val="28"/>
              </w:rPr>
            </w:pPr>
          </w:p>
        </w:tc>
      </w:tr>
      <w:tr w:rsidR="00475606">
        <w:tc>
          <w:tcPr>
            <w:tcW w:w="3652" w:type="dxa"/>
          </w:tcPr>
          <w:p w:rsidR="00475606" w:rsidRDefault="00475606" w:rsidP="00D31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Казанина </w:t>
            </w:r>
          </w:p>
          <w:p w:rsidR="00475606" w:rsidRPr="006C5933" w:rsidRDefault="00475606" w:rsidP="00D31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Васильевна</w:t>
            </w:r>
          </w:p>
        </w:tc>
        <w:tc>
          <w:tcPr>
            <w:tcW w:w="5996" w:type="dxa"/>
          </w:tcPr>
          <w:p w:rsidR="00475606" w:rsidRPr="006C5933" w:rsidRDefault="00475606" w:rsidP="00D3109C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председатель комиссии по вопросам промышленности и сельского хозяйства Совета муниципального образования Павловский район;</w:t>
            </w:r>
          </w:p>
          <w:p w:rsidR="00475606" w:rsidRPr="006C5933" w:rsidRDefault="00475606" w:rsidP="00D3109C">
            <w:pPr>
              <w:jc w:val="both"/>
              <w:rPr>
                <w:sz w:val="28"/>
                <w:szCs w:val="28"/>
              </w:rPr>
            </w:pPr>
          </w:p>
        </w:tc>
      </w:tr>
      <w:tr w:rsidR="00475606">
        <w:tc>
          <w:tcPr>
            <w:tcW w:w="3652" w:type="dxa"/>
          </w:tcPr>
          <w:p w:rsidR="00475606" w:rsidRDefault="00475606" w:rsidP="00C107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Ковач </w:t>
            </w:r>
          </w:p>
          <w:p w:rsidR="00475606" w:rsidRPr="006C5933" w:rsidRDefault="00475606" w:rsidP="00C107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Викторовна</w:t>
            </w:r>
          </w:p>
        </w:tc>
        <w:tc>
          <w:tcPr>
            <w:tcW w:w="5996" w:type="dxa"/>
          </w:tcPr>
          <w:p w:rsidR="00475606" w:rsidRPr="006C5933" w:rsidRDefault="00475606" w:rsidP="006C5933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начальник финансового управления администрации муниципального образования Павловский район;</w:t>
            </w:r>
          </w:p>
          <w:p w:rsidR="00475606" w:rsidRPr="006C5933" w:rsidRDefault="00475606" w:rsidP="006C5933">
            <w:pPr>
              <w:jc w:val="both"/>
              <w:rPr>
                <w:sz w:val="28"/>
                <w:szCs w:val="28"/>
              </w:rPr>
            </w:pPr>
          </w:p>
        </w:tc>
      </w:tr>
      <w:tr w:rsidR="00475606">
        <w:tc>
          <w:tcPr>
            <w:tcW w:w="3652" w:type="dxa"/>
          </w:tcPr>
          <w:p w:rsidR="00475606" w:rsidRDefault="00475606" w:rsidP="00C1074F">
            <w:pPr>
              <w:rPr>
                <w:sz w:val="28"/>
                <w:szCs w:val="28"/>
              </w:rPr>
            </w:pPr>
            <w:r w:rsidRPr="003D28CF">
              <w:rPr>
                <w:sz w:val="28"/>
                <w:szCs w:val="28"/>
              </w:rPr>
              <w:t xml:space="preserve">Макридин </w:t>
            </w:r>
          </w:p>
          <w:p w:rsidR="00475606" w:rsidRPr="006C5933" w:rsidRDefault="00475606" w:rsidP="00C1074F">
            <w:pPr>
              <w:rPr>
                <w:sz w:val="28"/>
                <w:szCs w:val="28"/>
              </w:rPr>
            </w:pPr>
            <w:r w:rsidRPr="003D28CF">
              <w:rPr>
                <w:sz w:val="28"/>
                <w:szCs w:val="28"/>
              </w:rPr>
              <w:t>Сергей Евгеньевич</w:t>
            </w:r>
          </w:p>
        </w:tc>
        <w:tc>
          <w:tcPr>
            <w:tcW w:w="5996" w:type="dxa"/>
          </w:tcPr>
          <w:p w:rsidR="00475606" w:rsidRPr="006C5933" w:rsidRDefault="00475606" w:rsidP="006C5933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председатель комиссии по вопросам экономической и инвестиционной политики, развитию малого и среднего бизнеса Совета муниципального образования Павловский район;</w:t>
            </w:r>
          </w:p>
          <w:p w:rsidR="00475606" w:rsidRPr="006C5933" w:rsidRDefault="00475606" w:rsidP="006C5933">
            <w:pPr>
              <w:jc w:val="both"/>
              <w:rPr>
                <w:sz w:val="28"/>
                <w:szCs w:val="28"/>
              </w:rPr>
            </w:pPr>
          </w:p>
        </w:tc>
      </w:tr>
      <w:tr w:rsidR="00475606">
        <w:tc>
          <w:tcPr>
            <w:tcW w:w="3652" w:type="dxa"/>
          </w:tcPr>
          <w:p w:rsidR="00475606" w:rsidRDefault="00475606" w:rsidP="00D31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Пегасина </w:t>
            </w:r>
          </w:p>
          <w:p w:rsidR="00475606" w:rsidRPr="006C5933" w:rsidRDefault="00475606" w:rsidP="00D31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Викторовна</w:t>
            </w:r>
          </w:p>
        </w:tc>
        <w:tc>
          <w:tcPr>
            <w:tcW w:w="5996" w:type="dxa"/>
          </w:tcPr>
          <w:p w:rsidR="00475606" w:rsidRPr="006C5933" w:rsidRDefault="00475606" w:rsidP="00D3109C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 xml:space="preserve">- заместитель начальника управления, начальник </w:t>
            </w:r>
            <w:r>
              <w:rPr>
                <w:sz w:val="28"/>
                <w:szCs w:val="28"/>
              </w:rPr>
              <w:t xml:space="preserve">бюджетного отдела </w:t>
            </w:r>
            <w:r w:rsidRPr="006C5933">
              <w:rPr>
                <w:sz w:val="28"/>
                <w:szCs w:val="28"/>
              </w:rPr>
              <w:t>финансового управления администрации муниципального образования Павловский район;</w:t>
            </w:r>
          </w:p>
          <w:p w:rsidR="00475606" w:rsidRPr="006C5933" w:rsidRDefault="00475606" w:rsidP="00D3109C">
            <w:pPr>
              <w:jc w:val="both"/>
              <w:rPr>
                <w:sz w:val="28"/>
                <w:szCs w:val="28"/>
              </w:rPr>
            </w:pPr>
          </w:p>
        </w:tc>
      </w:tr>
      <w:tr w:rsidR="00475606">
        <w:tc>
          <w:tcPr>
            <w:tcW w:w="3652" w:type="dxa"/>
          </w:tcPr>
          <w:p w:rsidR="00475606" w:rsidRDefault="00475606" w:rsidP="00D31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Чехутская </w:t>
            </w:r>
          </w:p>
          <w:p w:rsidR="00475606" w:rsidRPr="006C5933" w:rsidRDefault="00475606" w:rsidP="00D31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Александровна</w:t>
            </w:r>
          </w:p>
        </w:tc>
        <w:tc>
          <w:tcPr>
            <w:tcW w:w="5996" w:type="dxa"/>
          </w:tcPr>
          <w:p w:rsidR="00475606" w:rsidRPr="006C5933" w:rsidRDefault="00475606" w:rsidP="00D3109C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главный редактор районной газеты «Единство»;</w:t>
            </w:r>
          </w:p>
          <w:p w:rsidR="00475606" w:rsidRPr="006C5933" w:rsidRDefault="00475606" w:rsidP="00D3109C">
            <w:pPr>
              <w:jc w:val="both"/>
              <w:rPr>
                <w:sz w:val="28"/>
                <w:szCs w:val="28"/>
              </w:rPr>
            </w:pPr>
          </w:p>
        </w:tc>
      </w:tr>
      <w:tr w:rsidR="00475606">
        <w:tc>
          <w:tcPr>
            <w:tcW w:w="3652" w:type="dxa"/>
          </w:tcPr>
          <w:p w:rsidR="00475606" w:rsidRDefault="00475606" w:rsidP="00C1074F">
            <w:pPr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 xml:space="preserve">Чехутский </w:t>
            </w:r>
          </w:p>
          <w:p w:rsidR="00475606" w:rsidRPr="006C5933" w:rsidRDefault="00475606" w:rsidP="00C1074F">
            <w:pPr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Евгений Александрович</w:t>
            </w:r>
          </w:p>
        </w:tc>
        <w:tc>
          <w:tcPr>
            <w:tcW w:w="5996" w:type="dxa"/>
          </w:tcPr>
          <w:p w:rsidR="00475606" w:rsidRDefault="00475606" w:rsidP="006C5933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председатель комиссии по вопросам местного самоуправления, связям с общественными и религиозными организациями, миграции и межнациональным отношениям Совета муниципально</w:t>
            </w:r>
            <w:r>
              <w:rPr>
                <w:sz w:val="28"/>
                <w:szCs w:val="28"/>
              </w:rPr>
              <w:t>го образования Павловский район;</w:t>
            </w:r>
          </w:p>
          <w:p w:rsidR="00475606" w:rsidRPr="006C5933" w:rsidRDefault="00475606" w:rsidP="006C5933">
            <w:pPr>
              <w:jc w:val="both"/>
              <w:rPr>
                <w:sz w:val="28"/>
                <w:szCs w:val="28"/>
              </w:rPr>
            </w:pPr>
          </w:p>
        </w:tc>
      </w:tr>
      <w:tr w:rsidR="00475606">
        <w:tc>
          <w:tcPr>
            <w:tcW w:w="3652" w:type="dxa"/>
          </w:tcPr>
          <w:p w:rsidR="00475606" w:rsidRDefault="00475606" w:rsidP="00D3109C">
            <w:pPr>
              <w:rPr>
                <w:sz w:val="28"/>
                <w:szCs w:val="28"/>
              </w:rPr>
            </w:pPr>
            <w:r w:rsidRPr="003D28CF">
              <w:rPr>
                <w:sz w:val="28"/>
                <w:szCs w:val="28"/>
              </w:rPr>
              <w:t xml:space="preserve">Чигирин </w:t>
            </w:r>
          </w:p>
          <w:p w:rsidR="00475606" w:rsidRPr="006C5933" w:rsidRDefault="00475606" w:rsidP="00D3109C">
            <w:pPr>
              <w:rPr>
                <w:sz w:val="28"/>
                <w:szCs w:val="28"/>
              </w:rPr>
            </w:pPr>
            <w:r w:rsidRPr="003D28CF">
              <w:rPr>
                <w:sz w:val="28"/>
                <w:szCs w:val="28"/>
              </w:rPr>
              <w:t>Александр Григорьевич</w:t>
            </w:r>
          </w:p>
        </w:tc>
        <w:tc>
          <w:tcPr>
            <w:tcW w:w="5996" w:type="dxa"/>
          </w:tcPr>
          <w:p w:rsidR="00475606" w:rsidRPr="006C5933" w:rsidRDefault="00475606" w:rsidP="00D3109C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председатель мандатной комиссии Совета муниципального образования Павловский район;</w:t>
            </w:r>
          </w:p>
          <w:p w:rsidR="00475606" w:rsidRPr="006C5933" w:rsidRDefault="00475606" w:rsidP="00D3109C">
            <w:pPr>
              <w:jc w:val="both"/>
              <w:rPr>
                <w:sz w:val="28"/>
                <w:szCs w:val="28"/>
              </w:rPr>
            </w:pPr>
          </w:p>
        </w:tc>
      </w:tr>
      <w:tr w:rsidR="00475606">
        <w:tc>
          <w:tcPr>
            <w:tcW w:w="3652" w:type="dxa"/>
          </w:tcPr>
          <w:p w:rsidR="00475606" w:rsidRDefault="00475606" w:rsidP="00D31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Шлома </w:t>
            </w:r>
          </w:p>
          <w:p w:rsidR="00475606" w:rsidRPr="006C5933" w:rsidRDefault="00475606" w:rsidP="004770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Юрий </w:t>
            </w:r>
            <w:bookmarkStart w:id="0" w:name="_GoBack"/>
            <w:bookmarkEnd w:id="0"/>
            <w:r>
              <w:rPr>
                <w:sz w:val="28"/>
                <w:szCs w:val="28"/>
              </w:rPr>
              <w:t>Алексеевич</w:t>
            </w:r>
          </w:p>
        </w:tc>
        <w:tc>
          <w:tcPr>
            <w:tcW w:w="5996" w:type="dxa"/>
          </w:tcPr>
          <w:p w:rsidR="00475606" w:rsidRPr="006C5933" w:rsidRDefault="00475606" w:rsidP="00D3109C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заместитель председателя Совета муниципального образования Павловский район, председатель комиссии по финансам, бюджету и налогам Совета муниципального образования Павловский район;</w:t>
            </w:r>
          </w:p>
          <w:p w:rsidR="00475606" w:rsidRPr="006C5933" w:rsidRDefault="00475606" w:rsidP="00D3109C">
            <w:pPr>
              <w:jc w:val="both"/>
              <w:rPr>
                <w:sz w:val="28"/>
                <w:szCs w:val="28"/>
              </w:rPr>
            </w:pPr>
          </w:p>
        </w:tc>
      </w:tr>
    </w:tbl>
    <w:p w:rsidR="00475606" w:rsidRDefault="00475606" w:rsidP="008F49B5">
      <w:pPr>
        <w:jc w:val="both"/>
        <w:rPr>
          <w:sz w:val="28"/>
          <w:szCs w:val="28"/>
        </w:rPr>
      </w:pPr>
    </w:p>
    <w:p w:rsidR="00475606" w:rsidRDefault="00475606" w:rsidP="008F49B5">
      <w:pPr>
        <w:jc w:val="both"/>
        <w:rPr>
          <w:sz w:val="28"/>
          <w:szCs w:val="28"/>
        </w:rPr>
      </w:pPr>
    </w:p>
    <w:p w:rsidR="00475606" w:rsidRDefault="00475606" w:rsidP="008F49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475606" w:rsidRDefault="00475606" w:rsidP="008F49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75606" w:rsidRPr="00044CF2" w:rsidRDefault="00475606" w:rsidP="008F49B5">
      <w:pPr>
        <w:jc w:val="both"/>
        <w:rPr>
          <w:sz w:val="28"/>
          <w:szCs w:val="28"/>
        </w:rPr>
      </w:pPr>
      <w:r>
        <w:rPr>
          <w:sz w:val="28"/>
          <w:szCs w:val="28"/>
        </w:rPr>
        <w:t>Павловский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Е.Ю. Дзюба</w:t>
      </w:r>
    </w:p>
    <w:sectPr w:rsidR="00475606" w:rsidRPr="00044CF2" w:rsidSect="00A732A1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606" w:rsidRDefault="00475606" w:rsidP="00A732A1">
      <w:r>
        <w:separator/>
      </w:r>
    </w:p>
  </w:endnote>
  <w:endnote w:type="continuationSeparator" w:id="1">
    <w:p w:rsidR="00475606" w:rsidRDefault="00475606" w:rsidP="00A732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606" w:rsidRDefault="0047560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606" w:rsidRDefault="0047560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606" w:rsidRDefault="00475606" w:rsidP="00A732A1">
      <w:r>
        <w:separator/>
      </w:r>
    </w:p>
  </w:footnote>
  <w:footnote w:type="continuationSeparator" w:id="1">
    <w:p w:rsidR="00475606" w:rsidRDefault="00475606" w:rsidP="00A732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606" w:rsidRDefault="00475606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475606" w:rsidRDefault="0047560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606" w:rsidRDefault="0047560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764E"/>
    <w:rsid w:val="00044CF2"/>
    <w:rsid w:val="000B2BC5"/>
    <w:rsid w:val="00126116"/>
    <w:rsid w:val="001439FD"/>
    <w:rsid w:val="002712D1"/>
    <w:rsid w:val="00273725"/>
    <w:rsid w:val="00310230"/>
    <w:rsid w:val="00396F63"/>
    <w:rsid w:val="00397447"/>
    <w:rsid w:val="003A6883"/>
    <w:rsid w:val="003B29FB"/>
    <w:rsid w:val="003D28CF"/>
    <w:rsid w:val="003E76F2"/>
    <w:rsid w:val="003F4300"/>
    <w:rsid w:val="00475606"/>
    <w:rsid w:val="0047708D"/>
    <w:rsid w:val="004E3328"/>
    <w:rsid w:val="005125AB"/>
    <w:rsid w:val="00512D43"/>
    <w:rsid w:val="005332B8"/>
    <w:rsid w:val="005C2759"/>
    <w:rsid w:val="006C5933"/>
    <w:rsid w:val="006D25A5"/>
    <w:rsid w:val="007B554B"/>
    <w:rsid w:val="008504B3"/>
    <w:rsid w:val="00865825"/>
    <w:rsid w:val="00874B6D"/>
    <w:rsid w:val="008F49B5"/>
    <w:rsid w:val="009230F3"/>
    <w:rsid w:val="009512F1"/>
    <w:rsid w:val="00957A83"/>
    <w:rsid w:val="009D0CE9"/>
    <w:rsid w:val="00A732A1"/>
    <w:rsid w:val="00AB62A3"/>
    <w:rsid w:val="00AC5EBB"/>
    <w:rsid w:val="00B2210A"/>
    <w:rsid w:val="00BF0209"/>
    <w:rsid w:val="00C05DED"/>
    <w:rsid w:val="00C1074F"/>
    <w:rsid w:val="00C40731"/>
    <w:rsid w:val="00C64B53"/>
    <w:rsid w:val="00CD22FF"/>
    <w:rsid w:val="00CE437B"/>
    <w:rsid w:val="00D0233F"/>
    <w:rsid w:val="00D3109C"/>
    <w:rsid w:val="00D43A70"/>
    <w:rsid w:val="00DE1833"/>
    <w:rsid w:val="00E51350"/>
    <w:rsid w:val="00E80FFC"/>
    <w:rsid w:val="00ED1E80"/>
    <w:rsid w:val="00F73890"/>
    <w:rsid w:val="00FB7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35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F49B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732A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732A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A732A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732A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48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170</TotalTime>
  <Pages>2</Pages>
  <Words>289</Words>
  <Characters>1653</Characters>
  <Application>Microsoft Office Outlook</Application>
  <DocSecurity>0</DocSecurity>
  <Lines>0</Lines>
  <Paragraphs>0</Paragraphs>
  <ScaleCrop>false</ScaleCrop>
  <Company>Your Company Name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Ковач</dc:creator>
  <cp:keywords/>
  <dc:description/>
  <cp:lastModifiedBy>USER</cp:lastModifiedBy>
  <cp:revision>25</cp:revision>
  <cp:lastPrinted>2020-11-05T14:31:00Z</cp:lastPrinted>
  <dcterms:created xsi:type="dcterms:W3CDTF">2018-10-24T07:00:00Z</dcterms:created>
  <dcterms:modified xsi:type="dcterms:W3CDTF">2020-11-19T14:05:00Z</dcterms:modified>
</cp:coreProperties>
</file>